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7F0AE" w14:textId="77777777" w:rsidR="00450B12" w:rsidRDefault="00450B12" w:rsidP="00450B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PACEY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fl.1428-9)</w:t>
      </w:r>
    </w:p>
    <w:p w14:paraId="0FA8EEE6" w14:textId="77777777" w:rsidR="00450B12" w:rsidRDefault="00450B12" w:rsidP="00450B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Leicester.</w:t>
      </w:r>
    </w:p>
    <w:p w14:paraId="5EE19D0F" w14:textId="77777777" w:rsidR="00450B12" w:rsidRDefault="00450B12" w:rsidP="00450B12">
      <w:pPr>
        <w:pStyle w:val="NoSpacing"/>
        <w:rPr>
          <w:rFonts w:eastAsia="Times New Roman" w:cs="Times New Roman"/>
          <w:szCs w:val="24"/>
        </w:rPr>
      </w:pPr>
    </w:p>
    <w:p w14:paraId="10532870" w14:textId="77777777" w:rsidR="00450B12" w:rsidRDefault="00450B12" w:rsidP="00450B12">
      <w:pPr>
        <w:pStyle w:val="NoSpacing"/>
        <w:rPr>
          <w:rFonts w:eastAsia="Times New Roman" w:cs="Times New Roman"/>
          <w:szCs w:val="24"/>
        </w:rPr>
      </w:pPr>
    </w:p>
    <w:p w14:paraId="6142F7F3" w14:textId="77777777" w:rsidR="00450B12" w:rsidRDefault="00450B12" w:rsidP="00450B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Sep.1428</w:t>
      </w:r>
      <w:r>
        <w:rPr>
          <w:rFonts w:eastAsia="Times New Roman" w:cs="Times New Roman"/>
          <w:szCs w:val="24"/>
        </w:rPr>
        <w:tab/>
        <w:t>He became Mayor.</w:t>
      </w:r>
    </w:p>
    <w:p w14:paraId="612F0602" w14:textId="77777777" w:rsidR="00450B12" w:rsidRDefault="00450B12" w:rsidP="00450B1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(“Records of the Borough of Leicester” edited by Mary Bateson, published by</w:t>
      </w:r>
    </w:p>
    <w:p w14:paraId="640667AC" w14:textId="77777777" w:rsidR="00450B12" w:rsidRDefault="00450B12" w:rsidP="00450B12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p.448)</w:t>
      </w:r>
    </w:p>
    <w:p w14:paraId="64C40F5E" w14:textId="77777777" w:rsidR="00450B12" w:rsidRDefault="00450B12" w:rsidP="00450B12">
      <w:pPr>
        <w:pStyle w:val="NoSpacing"/>
        <w:rPr>
          <w:rFonts w:cs="Times New Roman"/>
          <w:szCs w:val="24"/>
        </w:rPr>
      </w:pPr>
    </w:p>
    <w:p w14:paraId="508E79D7" w14:textId="77777777" w:rsidR="00450B12" w:rsidRDefault="00450B12" w:rsidP="00450B12">
      <w:pPr>
        <w:pStyle w:val="NoSpacing"/>
        <w:rPr>
          <w:rFonts w:cs="Times New Roman"/>
          <w:szCs w:val="24"/>
        </w:rPr>
      </w:pPr>
    </w:p>
    <w:p w14:paraId="04E50E24" w14:textId="77777777" w:rsidR="00450B12" w:rsidRDefault="00450B12" w:rsidP="00450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2023</w:t>
      </w:r>
    </w:p>
    <w:p w14:paraId="544287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6B5C" w14:textId="77777777" w:rsidR="00450B12" w:rsidRDefault="00450B12" w:rsidP="009139A6">
      <w:r>
        <w:separator/>
      </w:r>
    </w:p>
  </w:endnote>
  <w:endnote w:type="continuationSeparator" w:id="0">
    <w:p w14:paraId="5DD54AC6" w14:textId="77777777" w:rsidR="00450B12" w:rsidRDefault="00450B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F1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D5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C68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6037D" w14:textId="77777777" w:rsidR="00450B12" w:rsidRDefault="00450B12" w:rsidP="009139A6">
      <w:r>
        <w:separator/>
      </w:r>
    </w:p>
  </w:footnote>
  <w:footnote w:type="continuationSeparator" w:id="0">
    <w:p w14:paraId="2F5CAAC2" w14:textId="77777777" w:rsidR="00450B12" w:rsidRDefault="00450B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4C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1F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D6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B12"/>
    <w:rsid w:val="000666E0"/>
    <w:rsid w:val="002510B7"/>
    <w:rsid w:val="00450B1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592E5"/>
  <w15:chartTrackingRefBased/>
  <w15:docId w15:val="{F9C2CFA5-313D-41FE-9940-EA2DC4C9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2023-07-31T20:12:00Z</dcterms:created>
  <dcterms:modified xsi:type="dcterms:W3CDTF">2023-07-31T20:13:00Z</dcterms:modified>
</cp:coreProperties>
</file>